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483B2" w14:textId="4330A515" w:rsidR="00BE3C19" w:rsidRDefault="00BE3C19" w:rsidP="00BE3C19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#90e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C44896" w:rsidRPr="00C44896">
        <w:rPr>
          <w:rFonts w:ascii="Arial" w:hAnsi="Arial" w:cs="Arial"/>
          <w:b/>
          <w:sz w:val="28"/>
          <w:szCs w:val="28"/>
        </w:rPr>
        <w:t>RP-202188</w:t>
      </w:r>
      <w:bookmarkStart w:id="0" w:name="_GoBack"/>
      <w:bookmarkEnd w:id="0"/>
    </w:p>
    <w:p w14:paraId="726623B0" w14:textId="791D0A05" w:rsidR="00936739" w:rsidRDefault="00BE3C19" w:rsidP="00BE3C19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December 07 – 11, 2020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6734BEDC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71D5B" w:rsidRPr="00071D5B">
        <w:rPr>
          <w:rFonts w:ascii="Arial" w:eastAsia="Batang" w:hAnsi="Arial" w:cs="Arial"/>
          <w:b/>
          <w:lang w:val="en-US" w:eastAsia="zh-CN"/>
        </w:rPr>
        <w:t>9.9.17.3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EB7FD7">
        <w:tc>
          <w:tcPr>
            <w:tcW w:w="1413" w:type="dxa"/>
          </w:tcPr>
          <w:p w14:paraId="011311AB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EB7FD7">
            <w:pPr>
              <w:pStyle w:val="TAC"/>
            </w:pPr>
          </w:p>
        </w:tc>
        <w:tc>
          <w:tcPr>
            <w:tcW w:w="1074" w:type="dxa"/>
          </w:tcPr>
          <w:p w14:paraId="6275E8A0" w14:textId="77777777" w:rsidR="003F366F" w:rsidRPr="003F366F" w:rsidRDefault="003F366F" w:rsidP="00EB7FD7">
            <w:pPr>
              <w:pStyle w:val="TAC"/>
            </w:pPr>
            <w:r w:rsidRPr="003F366F">
              <w:t>RAN#93</w:t>
            </w:r>
          </w:p>
        </w:tc>
        <w:tc>
          <w:tcPr>
            <w:tcW w:w="2186" w:type="dxa"/>
          </w:tcPr>
          <w:p w14:paraId="606A2720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119A21F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TSG#9</w:t>
            </w:r>
            <w:r w:rsidR="003F366F" w:rsidRPr="003F366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360ED49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TSG#9</w:t>
            </w:r>
            <w:r w:rsidR="003F366F" w:rsidRPr="003F366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proofErr w:type="spellStart"/>
            <w:r w:rsidRPr="00A86FDC">
              <w:t>Oppo</w:t>
            </w:r>
            <w:proofErr w:type="spellEnd"/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5</Pages>
  <Words>1106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21</cp:revision>
  <cp:lastPrinted>2000-02-29T10:31:00Z</cp:lastPrinted>
  <dcterms:created xsi:type="dcterms:W3CDTF">2020-06-05T17:49:00Z</dcterms:created>
  <dcterms:modified xsi:type="dcterms:W3CDTF">2020-11-23T08:49:00Z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